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66"/>
        <w:gridCol w:w="6571"/>
        <w:gridCol w:w="1683"/>
        <w:gridCol w:w="1683"/>
        <w:gridCol w:w="1683"/>
      </w:tblGrid>
      <w:tr w:rsidR="00A0743C" w:rsidTr="00A0743C">
        <w:trPr>
          <w:cantSplit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6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43C" w:rsidRDefault="00A0743C" w:rsidP="004D6B37">
            <w:r>
              <w:t>Приложение 10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6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43C" w:rsidRDefault="00A0743C" w:rsidP="004D6B3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0743C" w:rsidTr="00A0743C">
        <w:trPr>
          <w:cantSplit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6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43C" w:rsidRDefault="001933D3" w:rsidP="004A6F0E">
            <w:r>
              <w:t>от 10.07.2020</w:t>
            </w:r>
            <w:r w:rsidR="00A0743C" w:rsidRPr="001933D3">
              <w:t xml:space="preserve"> </w:t>
            </w:r>
            <w:r w:rsidR="00A0743C">
              <w:t>№</w:t>
            </w:r>
            <w:r>
              <w:t xml:space="preserve"> 70-558</w:t>
            </w:r>
            <w:r w:rsidR="00A0743C">
              <w:t xml:space="preserve">      </w:t>
            </w:r>
          </w:p>
        </w:tc>
      </w:tr>
      <w:tr w:rsidR="00A0743C" w:rsidTr="00A0743C">
        <w:trPr>
          <w:cantSplit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>
            <w:r>
              <w:t xml:space="preserve">  </w:t>
            </w:r>
          </w:p>
        </w:tc>
        <w:tc>
          <w:tcPr>
            <w:tcW w:w="6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</w:tr>
      <w:tr w:rsidR="00A0743C" w:rsidTr="00A0743C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2020 год и на плановый период 2021 и 2022 годов</w:t>
            </w:r>
          </w:p>
        </w:tc>
      </w:tr>
      <w:tr w:rsidR="00A0743C" w:rsidTr="00A0743C">
        <w:trPr>
          <w:cantSplit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6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тыс. руб.</w:t>
            </w:r>
          </w:p>
        </w:tc>
      </w:tr>
      <w:tr w:rsidR="00A0743C" w:rsidTr="00A0743C">
        <w:trPr>
          <w:cantSplit/>
          <w:trHeight w:val="276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Код</w:t>
            </w:r>
          </w:p>
        </w:tc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Наименование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2020 год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2021 год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2022 год</w:t>
            </w:r>
          </w:p>
        </w:tc>
      </w:tr>
      <w:tr w:rsidR="00A0743C" w:rsidTr="00A0743C">
        <w:trPr>
          <w:cantSplit/>
          <w:trHeight w:val="276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43C" w:rsidRDefault="00A0743C" w:rsidP="004D6B37"/>
        </w:tc>
        <w:tc>
          <w:tcPr>
            <w:tcW w:w="6571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43C" w:rsidRDefault="00A0743C" w:rsidP="004D6B37"/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3C" w:rsidRDefault="00A0743C" w:rsidP="004D6B37"/>
        </w:tc>
        <w:tc>
          <w:tcPr>
            <w:tcW w:w="16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3C" w:rsidRDefault="00A0743C" w:rsidP="004D6B37"/>
        </w:tc>
        <w:tc>
          <w:tcPr>
            <w:tcW w:w="16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43C" w:rsidRDefault="00A0743C" w:rsidP="004D6B37"/>
        </w:tc>
      </w:tr>
    </w:tbl>
    <w:p w:rsidR="00A0743C" w:rsidRPr="00A0743C" w:rsidRDefault="00A0743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6"/>
        <w:gridCol w:w="6571"/>
        <w:gridCol w:w="1683"/>
        <w:gridCol w:w="1683"/>
        <w:gridCol w:w="1683"/>
      </w:tblGrid>
      <w:tr w:rsidR="00A0743C" w:rsidTr="00A0743C">
        <w:trPr>
          <w:cantSplit/>
          <w:tblHeader/>
        </w:trPr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1</w:t>
            </w:r>
          </w:p>
        </w:tc>
        <w:tc>
          <w:tcPr>
            <w:tcW w:w="6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2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3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4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43C" w:rsidRDefault="00A0743C" w:rsidP="004D6B37">
            <w:pPr>
              <w:jc w:val="center"/>
            </w:pPr>
            <w:r>
              <w:t>5</w:t>
            </w:r>
          </w:p>
        </w:tc>
      </w:tr>
      <w:tr w:rsidR="00A0743C" w:rsidTr="00A0743C">
        <w:trPr>
          <w:cantSplit/>
        </w:trPr>
        <w:tc>
          <w:tcPr>
            <w:tcW w:w="316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7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0743C" w:rsidRDefault="00A0743C" w:rsidP="004D6B37">
            <w:r>
              <w:t>ИСТОЧНИКИ ВНУТРЕННЕГО ФИНАНСИРОВАНИЯ ДЕФИЦИТОВ БЮДЖЕТОВ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84 933,7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0,0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Кредиты кредитных организаций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5 060 000,0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2 750 000,0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2 560 000,0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5 060 000,0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2 750 000,0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2 560 000,0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-5 060 000,0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-2 750 000,0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-2 560 000,0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-5 060 000,0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-2 750 000,0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-2 560 000,0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900 000,0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>056 01 03 01 00 04 0000 710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900 000,0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900 000,0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-900 000,0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>056 01 03 01 00 04 0000 810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-900 000,0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>056 01 03 01 00 04 0001 810</w:t>
            </w:r>
          </w:p>
        </w:tc>
        <w:tc>
          <w:tcPr>
            <w:tcW w:w="6571" w:type="dxa"/>
            <w:shd w:val="clear" w:color="auto" w:fill="auto"/>
            <w:hideMark/>
          </w:tcPr>
          <w:p w:rsidR="00A0743C" w:rsidRDefault="00A0743C" w:rsidP="004D6B37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-900 000,0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-900 000,0</w:t>
            </w:r>
          </w:p>
        </w:tc>
      </w:tr>
      <w:tr w:rsidR="00A0743C" w:rsidTr="00A0743C">
        <w:trPr>
          <w:cantSplit/>
        </w:trPr>
        <w:tc>
          <w:tcPr>
            <w:tcW w:w="316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0743C" w:rsidRDefault="00A0743C" w:rsidP="004D6B37">
            <w:pPr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7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0743C" w:rsidRDefault="00A0743C" w:rsidP="004D6B37">
            <w:r>
              <w:t>Изменение остатков средств на счетах по учету средств бюджетов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84 933,7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0743C" w:rsidRDefault="00A0743C" w:rsidP="004D6B37">
            <w:pPr>
              <w:jc w:val="right"/>
            </w:pPr>
            <w:r>
              <w:t> </w:t>
            </w:r>
          </w:p>
        </w:tc>
      </w:tr>
      <w:tr w:rsidR="00A0743C" w:rsidTr="00A0743C">
        <w:trPr>
          <w:cantSplit/>
        </w:trPr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6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</w:tr>
      <w:tr w:rsidR="00A0743C" w:rsidTr="00A0743C">
        <w:trPr>
          <w:cantSplit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6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</w:tr>
      <w:tr w:rsidR="00A0743C" w:rsidTr="00A0743C">
        <w:trPr>
          <w:cantSplit/>
        </w:trPr>
        <w:tc>
          <w:tcPr>
            <w:tcW w:w="9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</w:tr>
      <w:tr w:rsidR="00A0743C" w:rsidTr="00A0743C">
        <w:trPr>
          <w:cantSplit/>
        </w:trPr>
        <w:tc>
          <w:tcPr>
            <w:tcW w:w="9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</w:tr>
      <w:tr w:rsidR="00A0743C" w:rsidTr="00A0743C">
        <w:trPr>
          <w:cantSplit/>
        </w:trPr>
        <w:tc>
          <w:tcPr>
            <w:tcW w:w="9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/>
        </w:tc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43C" w:rsidRDefault="00A0743C" w:rsidP="004D6B37">
            <w:pPr>
              <w:jc w:val="right"/>
            </w:pPr>
          </w:p>
        </w:tc>
      </w:tr>
    </w:tbl>
    <w:p w:rsidR="00A0743C" w:rsidRPr="00A1296C" w:rsidRDefault="00A0743C" w:rsidP="00A0743C"/>
    <w:p w:rsidR="00E2598B" w:rsidRPr="00A0743C" w:rsidRDefault="00E2598B" w:rsidP="00A0743C"/>
    <w:sectPr w:rsidR="00E2598B" w:rsidRPr="00A0743C" w:rsidSect="00A0743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491" w:rsidRDefault="00FD5491" w:rsidP="00A0743C">
      <w:r>
        <w:separator/>
      </w:r>
    </w:p>
  </w:endnote>
  <w:endnote w:type="continuationSeparator" w:id="1">
    <w:p w:rsidR="00FD5491" w:rsidRDefault="00FD5491" w:rsidP="00A07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491" w:rsidRDefault="00FD5491" w:rsidP="00A0743C">
      <w:r>
        <w:separator/>
      </w:r>
    </w:p>
  </w:footnote>
  <w:footnote w:type="continuationSeparator" w:id="1">
    <w:p w:rsidR="00FD5491" w:rsidRDefault="00FD5491" w:rsidP="00A07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43C" w:rsidRDefault="00CF14E7" w:rsidP="002975B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074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743C" w:rsidRDefault="00A074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43C" w:rsidRDefault="00CF14E7" w:rsidP="002975B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0743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A6F0E">
      <w:rPr>
        <w:rStyle w:val="a7"/>
        <w:noProof/>
      </w:rPr>
      <w:t>2</w:t>
    </w:r>
    <w:r>
      <w:rPr>
        <w:rStyle w:val="a7"/>
      </w:rPr>
      <w:fldChar w:fldCharType="end"/>
    </w:r>
  </w:p>
  <w:p w:rsidR="00A0743C" w:rsidRDefault="00A0743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A0743C"/>
    <w:rsid w:val="000B7E43"/>
    <w:rsid w:val="001933D3"/>
    <w:rsid w:val="001C5D65"/>
    <w:rsid w:val="002C3F39"/>
    <w:rsid w:val="004A6F0E"/>
    <w:rsid w:val="006808C6"/>
    <w:rsid w:val="006C6508"/>
    <w:rsid w:val="008D1C00"/>
    <w:rsid w:val="00A0743C"/>
    <w:rsid w:val="00A24CAF"/>
    <w:rsid w:val="00AC0FC2"/>
    <w:rsid w:val="00B22BCC"/>
    <w:rsid w:val="00B912FD"/>
    <w:rsid w:val="00C05EBF"/>
    <w:rsid w:val="00CF14E7"/>
    <w:rsid w:val="00E2598B"/>
    <w:rsid w:val="00EF0B05"/>
    <w:rsid w:val="00F473FE"/>
    <w:rsid w:val="00F6400A"/>
    <w:rsid w:val="00FD5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74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743C"/>
  </w:style>
  <w:style w:type="paragraph" w:styleId="a5">
    <w:name w:val="footer"/>
    <w:basedOn w:val="a"/>
    <w:link w:val="a6"/>
    <w:uiPriority w:val="99"/>
    <w:semiHidden/>
    <w:unhideWhenUsed/>
    <w:rsid w:val="00A074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743C"/>
  </w:style>
  <w:style w:type="character" w:styleId="a7">
    <w:name w:val="page number"/>
    <w:basedOn w:val="a0"/>
    <w:uiPriority w:val="99"/>
    <w:semiHidden/>
    <w:unhideWhenUsed/>
    <w:rsid w:val="00A074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AcstVS</cp:lastModifiedBy>
  <cp:revision>5</cp:revision>
  <dcterms:created xsi:type="dcterms:W3CDTF">2020-07-02T14:55:00Z</dcterms:created>
  <dcterms:modified xsi:type="dcterms:W3CDTF">2020-07-13T09:06:00Z</dcterms:modified>
</cp:coreProperties>
</file>